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eines Feuerwehrgerätehauses - Hochbau und TGA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IKZ-079/2026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Hochbau und TGA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